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0B" w:rsidRPr="00332AC9" w:rsidRDefault="000C020B" w:rsidP="009F53A1">
      <w:pPr>
        <w:rPr>
          <w:lang w:val="ru-RU"/>
        </w:rPr>
      </w:pPr>
    </w:p>
    <w:p w:rsidR="000C020B" w:rsidRDefault="000C020B" w:rsidP="009F53A1">
      <w:pPr>
        <w:framePr w:hSpace="141" w:wrap="around" w:vAnchor="text" w:hAnchor="page" w:x="6016" w:y="1"/>
        <w:rPr>
          <w:noProof/>
        </w:rPr>
      </w:pPr>
      <w:r w:rsidRPr="004959FB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0C020B" w:rsidRDefault="000C020B" w:rsidP="009F53A1">
      <w:pPr>
        <w:jc w:val="center"/>
        <w:rPr>
          <w:rFonts w:cs="Tahoma"/>
          <w:b/>
          <w:sz w:val="28"/>
          <w:szCs w:val="28"/>
        </w:rPr>
      </w:pPr>
    </w:p>
    <w:p w:rsidR="000C020B" w:rsidRDefault="000C020B" w:rsidP="009F53A1">
      <w:pPr>
        <w:jc w:val="center"/>
        <w:rPr>
          <w:rFonts w:cs="Tahoma"/>
          <w:b/>
          <w:sz w:val="28"/>
          <w:szCs w:val="28"/>
        </w:rPr>
      </w:pPr>
    </w:p>
    <w:p w:rsidR="000C020B" w:rsidRDefault="000C020B" w:rsidP="009F53A1">
      <w:pPr>
        <w:jc w:val="center"/>
        <w:rPr>
          <w:rFonts w:cs="Tahoma"/>
          <w:b/>
          <w:sz w:val="28"/>
          <w:szCs w:val="28"/>
        </w:rPr>
      </w:pPr>
    </w:p>
    <w:p w:rsidR="000C020B" w:rsidRDefault="000C020B" w:rsidP="009F53A1">
      <w:pPr>
        <w:jc w:val="center"/>
        <w:rPr>
          <w:rFonts w:cs="Tahoma"/>
          <w:b/>
          <w:sz w:val="28"/>
          <w:szCs w:val="28"/>
        </w:rPr>
      </w:pPr>
    </w:p>
    <w:p w:rsidR="000C020B" w:rsidRDefault="000C020B" w:rsidP="009F53A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C020B" w:rsidRDefault="000C020B" w:rsidP="009F53A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C020B" w:rsidRDefault="000C020B" w:rsidP="009F53A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C020B" w:rsidRPr="0039378D" w:rsidRDefault="000C020B" w:rsidP="009F53A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C020B" w:rsidRDefault="000C020B" w:rsidP="009F53A1"/>
    <w:p w:rsidR="000C020B" w:rsidRPr="0039378D" w:rsidRDefault="000C020B" w:rsidP="009F53A1">
      <w:pPr>
        <w:rPr>
          <w:sz w:val="28"/>
          <w:szCs w:val="28"/>
        </w:rPr>
      </w:pPr>
      <w:r>
        <w:rPr>
          <w:sz w:val="28"/>
          <w:szCs w:val="28"/>
        </w:rPr>
        <w:t xml:space="preserve">11 серпня 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217 -</w:t>
      </w:r>
      <w:r w:rsidRPr="0039378D">
        <w:rPr>
          <w:sz w:val="28"/>
          <w:szCs w:val="28"/>
        </w:rPr>
        <w:t xml:space="preserve">к </w:t>
      </w:r>
    </w:p>
    <w:p w:rsidR="000C020B" w:rsidRPr="0039378D" w:rsidRDefault="000C020B" w:rsidP="009F53A1">
      <w:pPr>
        <w:rPr>
          <w:b/>
        </w:rPr>
      </w:pPr>
    </w:p>
    <w:p w:rsidR="000C020B" w:rsidRDefault="000C020B" w:rsidP="009F53A1">
      <w:pPr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 xml:space="preserve">надання частини щорічноїосновної </w:t>
      </w:r>
    </w:p>
    <w:p w:rsidR="000C020B" w:rsidRPr="005B6AF9" w:rsidRDefault="000C020B" w:rsidP="009F53A1">
      <w:pPr>
        <w:rPr>
          <w:b/>
          <w:sz w:val="28"/>
        </w:rPr>
      </w:pPr>
      <w:r>
        <w:rPr>
          <w:b/>
          <w:sz w:val="28"/>
        </w:rPr>
        <w:t>відпустки Василіогло Т.І.</w:t>
      </w:r>
    </w:p>
    <w:p w:rsidR="000C020B" w:rsidRDefault="000C020B" w:rsidP="009F53A1">
      <w:pPr>
        <w:jc w:val="center"/>
        <w:rPr>
          <w:sz w:val="28"/>
        </w:rPr>
      </w:pPr>
    </w:p>
    <w:p w:rsidR="000C020B" w:rsidRPr="001B36F7" w:rsidRDefault="000C020B" w:rsidP="009F53A1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6, 12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заявуВасиліогло Т.І.:</w:t>
      </w:r>
    </w:p>
    <w:p w:rsidR="000C020B" w:rsidRDefault="000C020B" w:rsidP="009F53A1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Василіогло Тетяні Іванівні,  головному спеціалісту – архітектору відділу  капітального будівництва, житлово-комунального господарства, архітектури, містобудування, транспорту та благоустрою міської ради,  частину щорічної основної відпустки тривалістю </w:t>
      </w:r>
      <w:r w:rsidRPr="00936E23">
        <w:rPr>
          <w:highlight w:val="black"/>
        </w:rPr>
        <w:t>14 календарних днівз 25 серпня  2021 року по 07 вересня 2021 року включно,  за період роботи з 01 лютого 2021 року по 31 січня</w:t>
      </w:r>
      <w:bookmarkStart w:id="0" w:name="_GoBack"/>
      <w:bookmarkEnd w:id="0"/>
      <w:r w:rsidRPr="00936E23">
        <w:rPr>
          <w:highlight w:val="black"/>
        </w:rPr>
        <w:t xml:space="preserve"> 2022 року.</w:t>
      </w:r>
      <w:r>
        <w:t xml:space="preserve"> </w:t>
      </w:r>
    </w:p>
    <w:p w:rsidR="000C020B" w:rsidRDefault="000C020B" w:rsidP="009F53A1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Василіогло Тетяні Іванівні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0C020B" w:rsidRPr="005B6AF9" w:rsidRDefault="000C020B" w:rsidP="009F53A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</w:t>
      </w:r>
      <w:r>
        <w:rPr>
          <w:sz w:val="28"/>
          <w:szCs w:val="28"/>
        </w:rPr>
        <w:t xml:space="preserve"> обліку, звітності та фінансово </w:t>
      </w:r>
      <w:r w:rsidRPr="005B6AF9">
        <w:rPr>
          <w:sz w:val="28"/>
          <w:szCs w:val="28"/>
        </w:rPr>
        <w:t>господарського забезпечення Арцизької міської ради зробити відповідні розрахунки.</w:t>
      </w:r>
    </w:p>
    <w:p w:rsidR="000C020B" w:rsidRDefault="000C020B" w:rsidP="009F53A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0C020B" w:rsidRPr="0039378D" w:rsidRDefault="000C020B" w:rsidP="009F53A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- заява Василіогло Т.Д.  від </w:t>
      </w:r>
      <w:r w:rsidRPr="00936E23">
        <w:rPr>
          <w:sz w:val="28"/>
          <w:szCs w:val="28"/>
          <w:highlight w:val="black"/>
        </w:rPr>
        <w:t>09 серпня  2021 року</w:t>
      </w:r>
      <w:r>
        <w:rPr>
          <w:sz w:val="28"/>
          <w:szCs w:val="28"/>
        </w:rPr>
        <w:t>.</w:t>
      </w:r>
    </w:p>
    <w:p w:rsidR="000C020B" w:rsidRPr="0039378D" w:rsidRDefault="000C020B" w:rsidP="009F53A1">
      <w:pPr>
        <w:pStyle w:val="Heading2"/>
      </w:pPr>
    </w:p>
    <w:p w:rsidR="000C020B" w:rsidRPr="000917CC" w:rsidRDefault="000C020B" w:rsidP="009F53A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0C020B" w:rsidRDefault="000C020B" w:rsidP="009F53A1">
      <w:pPr>
        <w:pStyle w:val="Heading2"/>
      </w:pPr>
    </w:p>
    <w:p w:rsidR="000C020B" w:rsidRDefault="000C020B" w:rsidP="009F53A1">
      <w:pPr>
        <w:pStyle w:val="Heading2"/>
      </w:pPr>
    </w:p>
    <w:p w:rsidR="000C020B" w:rsidRDefault="000C020B" w:rsidP="009F53A1">
      <w:pPr>
        <w:pStyle w:val="Heading2"/>
      </w:pPr>
      <w:r>
        <w:t>З розпорядженням ознайомлена</w:t>
      </w:r>
      <w:r>
        <w:tab/>
        <w:t>_____________    Т.Василіогло</w:t>
      </w:r>
    </w:p>
    <w:p w:rsidR="000C020B" w:rsidRDefault="000C020B"/>
    <w:sectPr w:rsidR="000C020B" w:rsidSect="0022483F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3A1"/>
    <w:rsid w:val="000917CC"/>
    <w:rsid w:val="000A696E"/>
    <w:rsid w:val="000C020B"/>
    <w:rsid w:val="001B36F7"/>
    <w:rsid w:val="0022483F"/>
    <w:rsid w:val="002B33C7"/>
    <w:rsid w:val="002D6B80"/>
    <w:rsid w:val="003010A8"/>
    <w:rsid w:val="00332AC9"/>
    <w:rsid w:val="00357583"/>
    <w:rsid w:val="0039378D"/>
    <w:rsid w:val="004959FB"/>
    <w:rsid w:val="005B6AF9"/>
    <w:rsid w:val="005E4AE2"/>
    <w:rsid w:val="006D7188"/>
    <w:rsid w:val="007735AB"/>
    <w:rsid w:val="008410F0"/>
    <w:rsid w:val="00936E23"/>
    <w:rsid w:val="009F53A1"/>
    <w:rsid w:val="00A84420"/>
    <w:rsid w:val="00B7257D"/>
    <w:rsid w:val="00BB461A"/>
    <w:rsid w:val="00BE072F"/>
    <w:rsid w:val="00C37068"/>
    <w:rsid w:val="00CF77D5"/>
    <w:rsid w:val="00E05F39"/>
    <w:rsid w:val="00E96A52"/>
    <w:rsid w:val="00EF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3A1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F53A1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F53A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53A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F53A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9F53A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F53A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9F53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F53A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9F53A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9F53A1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9F53A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F53A1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F53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3A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</TotalTime>
  <Pages>1</Pages>
  <Words>245</Words>
  <Characters>1399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2021-08-11T09:34:00Z</cp:lastPrinted>
  <dcterms:created xsi:type="dcterms:W3CDTF">2021-08-10T11:54:00Z</dcterms:created>
  <dcterms:modified xsi:type="dcterms:W3CDTF">2022-01-12T07:02:00Z</dcterms:modified>
</cp:coreProperties>
</file>